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MC-AB-SA-500-09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teser Campus St. Maximilian Kolbe - Außenanlag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ußenanlag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